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430" w:rsidRPr="00AA19A2" w:rsidRDefault="004B1430" w:rsidP="009272A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AA19A2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4B1430" w:rsidRPr="00AA19A2" w:rsidRDefault="004B1430" w:rsidP="004B5EF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B050"/>
          <w:sz w:val="28"/>
          <w:szCs w:val="28"/>
          <w:lang w:eastAsia="en-US"/>
        </w:rPr>
      </w:pPr>
      <w:r w:rsidRPr="00AA19A2">
        <w:rPr>
          <w:rFonts w:ascii="Times New Roman" w:hAnsi="Times New Roman"/>
          <w:b/>
          <w:bCs/>
          <w:sz w:val="28"/>
          <w:szCs w:val="28"/>
        </w:rPr>
        <w:t xml:space="preserve">к проекту административного регламента по предоставлению муниципальной услуги Администрацией </w:t>
      </w:r>
      <w:r w:rsidRPr="00EA3D61">
        <w:rPr>
          <w:rFonts w:ascii="Times New Roman" w:hAnsi="Times New Roman"/>
          <w:b/>
          <w:sz w:val="28"/>
          <w:szCs w:val="28"/>
        </w:rPr>
        <w:t>Среднеольшанского</w:t>
      </w:r>
      <w:r w:rsidRPr="00EA3D61">
        <w:rPr>
          <w:b/>
          <w:bCs/>
          <w:sz w:val="28"/>
          <w:szCs w:val="28"/>
        </w:rPr>
        <w:t xml:space="preserve"> </w:t>
      </w:r>
      <w:r w:rsidRPr="00AA19A2">
        <w:rPr>
          <w:rFonts w:ascii="Times New Roman" w:hAnsi="Times New Roman"/>
          <w:b/>
          <w:bCs/>
          <w:sz w:val="28"/>
          <w:szCs w:val="28"/>
        </w:rPr>
        <w:t>сельсовета Пристенского района Курской области «Перевод земель, находящихся в муниципальной собственности, за исключением земель сельскохозяйственного назначения, из одной категории в другую</w:t>
      </w:r>
      <w:r w:rsidRPr="00AA19A2">
        <w:rPr>
          <w:rFonts w:ascii="Times New Roman" w:hAnsi="Times New Roman"/>
          <w:b/>
          <w:sz w:val="28"/>
          <w:szCs w:val="28"/>
          <w:lang w:eastAsia="en-US"/>
        </w:rPr>
        <w:t>»</w:t>
      </w:r>
    </w:p>
    <w:p w:rsidR="004B1430" w:rsidRPr="003F0DCF" w:rsidRDefault="004B1430" w:rsidP="004B5E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0DCF">
        <w:rPr>
          <w:rFonts w:ascii="Times New Roman" w:hAnsi="Times New Roman"/>
          <w:sz w:val="24"/>
          <w:szCs w:val="24"/>
        </w:rPr>
        <w:t> </w:t>
      </w:r>
    </w:p>
    <w:p w:rsidR="004B1430" w:rsidRPr="00EA3D61" w:rsidRDefault="004B1430" w:rsidP="004B5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B050"/>
          <w:sz w:val="24"/>
          <w:szCs w:val="24"/>
          <w:lang w:eastAsia="en-US"/>
        </w:rPr>
      </w:pPr>
      <w:r w:rsidRPr="00EA3D61">
        <w:rPr>
          <w:rFonts w:ascii="Times New Roman" w:hAnsi="Times New Roman"/>
          <w:sz w:val="24"/>
          <w:szCs w:val="24"/>
        </w:rPr>
        <w:t>Проект Административного регламента предоставления Администрацией Среднеольшанского сельсовета Пристенского района муниципальной услуги «</w:t>
      </w:r>
      <w:r w:rsidRPr="00EA3D61">
        <w:rPr>
          <w:rFonts w:ascii="Times New Roman" w:hAnsi="Times New Roman"/>
          <w:bCs/>
          <w:sz w:val="24"/>
          <w:szCs w:val="24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</w:r>
      <w:r w:rsidRPr="00EA3D61">
        <w:rPr>
          <w:rFonts w:ascii="Times New Roman" w:hAnsi="Times New Roman"/>
          <w:sz w:val="24"/>
          <w:szCs w:val="24"/>
          <w:lang w:eastAsia="en-US"/>
        </w:rPr>
        <w:t>»</w:t>
      </w:r>
      <w:r w:rsidRPr="00EA3D61">
        <w:rPr>
          <w:rFonts w:ascii="Times New Roman" w:hAnsi="Times New Roman"/>
          <w:sz w:val="24"/>
          <w:szCs w:val="24"/>
        </w:rPr>
        <w:t>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4B1430" w:rsidRPr="00EA3D61" w:rsidRDefault="004B1430" w:rsidP="00AA07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3D61">
        <w:rPr>
          <w:rFonts w:ascii="Times New Roman" w:hAnsi="Times New Roman"/>
          <w:sz w:val="24"/>
          <w:szCs w:val="24"/>
        </w:rPr>
        <w:t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Среднеольшанского сельсовета Пристенского района в целях исполнения муниципальной услуги.</w:t>
      </w:r>
    </w:p>
    <w:p w:rsidR="004B1430" w:rsidRPr="00EA3D61" w:rsidRDefault="004B1430" w:rsidP="00AA07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3D61">
        <w:rPr>
          <w:rFonts w:ascii="Times New Roman" w:hAnsi="Times New Roman"/>
          <w:sz w:val="24"/>
          <w:szCs w:val="24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4B1430" w:rsidRPr="00EA3D61" w:rsidRDefault="004B1430" w:rsidP="00AA07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3D61">
        <w:rPr>
          <w:rFonts w:ascii="Times New Roman" w:hAnsi="Times New Roman"/>
          <w:sz w:val="24"/>
          <w:szCs w:val="24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4B1430" w:rsidRPr="00EA3D61" w:rsidRDefault="004B1430" w:rsidP="00AA07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3D61">
        <w:rPr>
          <w:rFonts w:ascii="Times New Roman" w:hAnsi="Times New Roman"/>
          <w:sz w:val="24"/>
          <w:szCs w:val="24"/>
        </w:rPr>
        <w:t>- получение необходимой информации в рамках межведомственного взаимодействия;</w:t>
      </w:r>
    </w:p>
    <w:p w:rsidR="004B1430" w:rsidRPr="00EA3D61" w:rsidRDefault="004B1430" w:rsidP="00AA07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3D61">
        <w:rPr>
          <w:rFonts w:ascii="Times New Roman" w:hAnsi="Times New Roman"/>
          <w:sz w:val="24"/>
          <w:szCs w:val="24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4B1430" w:rsidRPr="00EA3D61" w:rsidRDefault="004B1430" w:rsidP="00AA07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3D61">
        <w:rPr>
          <w:rFonts w:ascii="Times New Roman" w:hAnsi="Times New Roman"/>
          <w:sz w:val="24"/>
          <w:szCs w:val="24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«Среднеольшанский сельсовет» Пристенского района Курской области в сети «Интернет».</w:t>
      </w:r>
    </w:p>
    <w:p w:rsidR="004B1430" w:rsidRPr="00EA3D61" w:rsidRDefault="004B1430" w:rsidP="00AA07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3D61">
        <w:rPr>
          <w:rFonts w:ascii="Times New Roman" w:hAnsi="Times New Roman"/>
          <w:sz w:val="24"/>
          <w:szCs w:val="24"/>
        </w:rPr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4B1430" w:rsidRPr="00EA3D61" w:rsidRDefault="004B1430" w:rsidP="00AA07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3D61">
        <w:rPr>
          <w:rFonts w:ascii="Times New Roman" w:hAnsi="Times New Roman"/>
          <w:sz w:val="24"/>
          <w:szCs w:val="24"/>
        </w:rPr>
        <w:t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4B1430" w:rsidRPr="00EA3D61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2A4"/>
    <w:rsid w:val="001D526F"/>
    <w:rsid w:val="00211EAD"/>
    <w:rsid w:val="00262FEC"/>
    <w:rsid w:val="003F0DCF"/>
    <w:rsid w:val="00480323"/>
    <w:rsid w:val="004B1430"/>
    <w:rsid w:val="004B5EFE"/>
    <w:rsid w:val="007A0803"/>
    <w:rsid w:val="008A4469"/>
    <w:rsid w:val="009272A4"/>
    <w:rsid w:val="00975249"/>
    <w:rsid w:val="009D0C18"/>
    <w:rsid w:val="00AA0719"/>
    <w:rsid w:val="00AA19A2"/>
    <w:rsid w:val="00AD0339"/>
    <w:rsid w:val="00AE6442"/>
    <w:rsid w:val="00EA3D61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E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668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8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401</Words>
  <Characters>2288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Озерова</cp:lastModifiedBy>
  <cp:revision>11</cp:revision>
  <dcterms:created xsi:type="dcterms:W3CDTF">2018-11-16T07:51:00Z</dcterms:created>
  <dcterms:modified xsi:type="dcterms:W3CDTF">2018-12-17T11:30:00Z</dcterms:modified>
</cp:coreProperties>
</file>